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>
            <w:r>
              <w:t>Приложение 1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9F" w:rsidRDefault="00913E29" w:rsidP="00913E29">
            <w:r>
              <w:t>о</w:t>
            </w:r>
            <w:r w:rsidR="0055579F">
              <w:t>т</w:t>
            </w:r>
            <w:r>
              <w:t xml:space="preserve"> 25.06.2021</w:t>
            </w:r>
            <w:r w:rsidR="0055579F">
              <w:t xml:space="preserve"> №</w:t>
            </w:r>
            <w:r>
              <w:t xml:space="preserve"> 90-</w:t>
            </w:r>
            <w:r w:rsidR="00216E73">
              <w:t>720</w:t>
            </w:r>
            <w:r w:rsidR="0055579F">
              <w:t xml:space="preserve">      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</w:p>
        </w:tc>
      </w:tr>
      <w:tr w:rsidR="0055579F" w:rsidTr="0055579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center"/>
            </w:pP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тыс. руб.</w:t>
            </w:r>
          </w:p>
        </w:tc>
      </w:tr>
      <w:tr w:rsidR="0055579F" w:rsidTr="0055579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2023 год</w:t>
            </w:r>
          </w:p>
        </w:tc>
      </w:tr>
      <w:tr w:rsidR="0055579F" w:rsidTr="0055579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79F" w:rsidRDefault="0055579F" w:rsidP="006F3538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/>
        </w:tc>
      </w:tr>
    </w:tbl>
    <w:p w:rsidR="0055579F" w:rsidRPr="0055579F" w:rsidRDefault="0055579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5579F" w:rsidTr="0055579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579F" w:rsidRDefault="0055579F" w:rsidP="006F3538">
            <w:pPr>
              <w:jc w:val="center"/>
            </w:pPr>
            <w:r>
              <w:t>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5579F" w:rsidRDefault="0055579F" w:rsidP="006F353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8 422 077,2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9 189 687,8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5 855 263,0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5 047 953,0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5 855 263,0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55 397,8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55 397,8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199 166,0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57 977,0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101 059,0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6 094,0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11 988,0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12 929,0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86 119,0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38 954,0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2 186 710,0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2 334 658,0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684 602,0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800 369,0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1 063 187,0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1 093 046,0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438 921,0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441 243,0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195 112,0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209 956,0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652 846,4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606 616,5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Pr="0055579F" w:rsidRDefault="0055579F" w:rsidP="0055579F">
            <w:pPr>
              <w:jc w:val="right"/>
              <w:rPr>
                <w:lang w:val="en-US"/>
              </w:rPr>
            </w:pPr>
            <w:r>
              <w:t>514 90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500 905,8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405 000,0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15 000,0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91,6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80 814,2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21 061,3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2 005,0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67 677,0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54 505,7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49 200,0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13 658,5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10 327,8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13 658,5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6 034,8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1 036,2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1 036,2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5 014,4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56 870,9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42 200,0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10 050,0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30 000,0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2 000,0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16 701,2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12 924,8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15 694 382,7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9 006 286,1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8 949 257,3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15 696 916,4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9 006 286,1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8 949 257,3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6 809 983,5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2 097 375,5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1 972 539,2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3 516 906,5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83 937,6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188 010,5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197 144,8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347 447,3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353 518,2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114,5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216 938,1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1 000 000,0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11 475,6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5 337,5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6 986 175,3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6 786 677,2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6 819 484,7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3 400 450,7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3 283 069,4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6 660,8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2 960,3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2 220,3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27 013,3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27 013,3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25 163,0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2 960,3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10 940,3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307 817,0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1 480,2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274 943,7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298 858,2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102 898,3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102 898,3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22 643,2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22 643,2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6 680,4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2 540 196,4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2 458 550,3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534,5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574,8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2 185,0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2 185,0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2 185,0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1 726,9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2 590,3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254 219,3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254 219,3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12 761,7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1 865 268,4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157 233,4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35 000,0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8 110,0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30 558,4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122 233,4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lastRenderedPageBreak/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Межбюджетные трансферты, передаваемые бюджетам городских округов области на разработку проектно-сметной документации объектов культурного наследия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579F" w:rsidRDefault="0055579F" w:rsidP="006F353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rPr>
                <w:color w:val="FF0000"/>
              </w:rPr>
              <w:t>-2 533,7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5579F" w:rsidRDefault="0055579F" w:rsidP="006F353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5579F" w:rsidRDefault="0055579F" w:rsidP="006F353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rPr>
                <w:color w:val="FF0000"/>
              </w:rPr>
              <w:t>-2 533,7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 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24 116 459,9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>
            <w:pPr>
              <w:jc w:val="right"/>
            </w:pPr>
            <w:r>
              <w:t>17 700 943,5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79F" w:rsidRDefault="0055579F" w:rsidP="006F3538">
            <w:pPr>
              <w:jc w:val="right"/>
            </w:pPr>
            <w:r>
              <w:t>18 138 945,1</w:t>
            </w:r>
          </w:p>
        </w:tc>
      </w:tr>
      <w:tr w:rsidR="0055579F" w:rsidTr="0055579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</w:tr>
      <w:tr w:rsidR="0055579F" w:rsidTr="0055579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79F" w:rsidRDefault="0055579F" w:rsidP="006F3538"/>
        </w:tc>
      </w:tr>
    </w:tbl>
    <w:p w:rsidR="00E2598B" w:rsidRPr="0055579F" w:rsidRDefault="00E2598B" w:rsidP="0055579F"/>
    <w:sectPr w:rsidR="00E2598B" w:rsidRPr="0055579F" w:rsidSect="00913E29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23A" w:rsidRDefault="00D0223A" w:rsidP="0055579F">
      <w:r>
        <w:separator/>
      </w:r>
    </w:p>
  </w:endnote>
  <w:endnote w:type="continuationSeparator" w:id="1">
    <w:p w:rsidR="00D0223A" w:rsidRDefault="00D0223A" w:rsidP="00555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23A" w:rsidRDefault="00D0223A" w:rsidP="0055579F">
      <w:r>
        <w:separator/>
      </w:r>
    </w:p>
  </w:footnote>
  <w:footnote w:type="continuationSeparator" w:id="1">
    <w:p w:rsidR="00D0223A" w:rsidRDefault="00D0223A" w:rsidP="005557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79F" w:rsidRDefault="0039702B" w:rsidP="003604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57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579F" w:rsidRDefault="005557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79F" w:rsidRDefault="0039702B" w:rsidP="0036048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579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16E73">
      <w:rPr>
        <w:rStyle w:val="a7"/>
        <w:noProof/>
      </w:rPr>
      <w:t>12</w:t>
    </w:r>
    <w:r>
      <w:rPr>
        <w:rStyle w:val="a7"/>
      </w:rPr>
      <w:fldChar w:fldCharType="end"/>
    </w:r>
  </w:p>
  <w:p w:rsidR="0055579F" w:rsidRDefault="005557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55579F"/>
    <w:rsid w:val="00216E73"/>
    <w:rsid w:val="002C3F39"/>
    <w:rsid w:val="0039702B"/>
    <w:rsid w:val="0055579F"/>
    <w:rsid w:val="006808C6"/>
    <w:rsid w:val="006E43D0"/>
    <w:rsid w:val="008F33E2"/>
    <w:rsid w:val="00913E29"/>
    <w:rsid w:val="00A24CAF"/>
    <w:rsid w:val="00A43D8F"/>
    <w:rsid w:val="00B912FD"/>
    <w:rsid w:val="00D0223A"/>
    <w:rsid w:val="00E2598B"/>
    <w:rsid w:val="00ED2509"/>
    <w:rsid w:val="00F35BA2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57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79F"/>
  </w:style>
  <w:style w:type="paragraph" w:styleId="a5">
    <w:name w:val="footer"/>
    <w:basedOn w:val="a"/>
    <w:link w:val="a6"/>
    <w:uiPriority w:val="99"/>
    <w:semiHidden/>
    <w:unhideWhenUsed/>
    <w:rsid w:val="005557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79F"/>
  </w:style>
  <w:style w:type="character" w:styleId="a7">
    <w:name w:val="page number"/>
    <w:basedOn w:val="a0"/>
    <w:uiPriority w:val="99"/>
    <w:semiHidden/>
    <w:unhideWhenUsed/>
    <w:rsid w:val="005557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12</Pages>
  <Words>3170</Words>
  <Characters>18069</Characters>
  <Application>Microsoft Office Word</Application>
  <DocSecurity>0</DocSecurity>
  <Lines>150</Lines>
  <Paragraphs>42</Paragraphs>
  <ScaleCrop>false</ScaleCrop>
  <Company/>
  <LinksUpToDate>false</LinksUpToDate>
  <CharactersWithSpaces>21197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matveevaeo</cp:lastModifiedBy>
  <cp:revision>5</cp:revision>
  <dcterms:created xsi:type="dcterms:W3CDTF">2021-06-24T12:53:00Z</dcterms:created>
  <dcterms:modified xsi:type="dcterms:W3CDTF">2021-06-25T05:05:00Z</dcterms:modified>
</cp:coreProperties>
</file>